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D1FE2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D1FE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D1F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D1F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D1F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D1F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D1FE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D1FE2">
        <w:rPr>
          <w:b w:val="0"/>
        </w:rPr>
        <w:t xml:space="preserve"> 111/2307-21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D1FE2" w:rsidP="00232C8F">
            <w:r>
              <w:t>Экспедитор-грузчик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D1FE2" w:rsidP="00232C8F">
            <w:r>
              <w:t>27770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D1FE2" w:rsidRPr="004D1FE2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D1FE2" w:rsidRPr="004D1FE2">
        <w:rPr>
          <w:rStyle w:val="aa"/>
        </w:rPr>
        <w:t>2;  111/2307-21, 112/2307-21А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D1FE2" w:rsidRPr="004D1FE2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D1FE2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D1FE2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D1FE2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D1FE2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D1FE2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D1FE2" w:rsidP="00BA30DE">
            <w:pPr>
              <w:jc w:val="center"/>
            </w:pPr>
            <w:r>
              <w:t>075-655-996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  <w:r>
              <w:t>040-757-919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  <w:tr w:rsidR="004D1FE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1FE2" w:rsidRDefault="004D1FE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1FE2" w:rsidRPr="00D15B1E" w:rsidRDefault="004D1FE2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D1FE2" w:rsidRPr="004D1FE2">
        <w:rPr>
          <w:rStyle w:val="aa"/>
        </w:rPr>
        <w:t xml:space="preserve"> Автомобиль ИЖ-27175 № Н 807 УХ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D1FE2" w:rsidRPr="004D1FE2">
        <w:rPr>
          <w:rStyle w:val="aa"/>
        </w:rPr>
        <w:t xml:space="preserve"> Расходные материалы, ГСМ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9B7B0B" w:rsidRDefault="009B7B0B" w:rsidP="00481C22">
      <w:pPr>
        <w:rPr>
          <w:b/>
        </w:rPr>
      </w:pPr>
    </w:p>
    <w:p w:rsidR="008252A2" w:rsidRDefault="008252A2" w:rsidP="00481C22">
      <w:pPr>
        <w:rPr>
          <w:b/>
        </w:rPr>
      </w:pPr>
    </w:p>
    <w:p w:rsidR="00B04EA8" w:rsidRDefault="00B04EA8" w:rsidP="00481C22">
      <w:pPr>
        <w:rPr>
          <w:b/>
        </w:rPr>
      </w:pPr>
    </w:p>
    <w:p w:rsidR="009B7B0B" w:rsidRDefault="009B7B0B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AE5D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AE5D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AE5D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1FE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C06E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18.1 (1 раз в 2 года),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AE5DD0" w:rsidRPr="00AE5DD0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AE5DD0" w:rsidRPr="00AE5DD0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776583" w:rsidRDefault="00776583" w:rsidP="003C5C39"/>
    <w:p w:rsidR="00776583" w:rsidRDefault="00776583" w:rsidP="003C5C39"/>
    <w:p w:rsidR="00764910" w:rsidRDefault="00764910" w:rsidP="003C5C39"/>
    <w:p w:rsidR="00764910" w:rsidRDefault="00764910" w:rsidP="003C5C39"/>
    <w:p w:rsidR="00776583" w:rsidRDefault="00776583" w:rsidP="003C5C39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1FE2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1FE2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D1FE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9B7B0B" w:rsidRDefault="009B7B0B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1FE2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1FE2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D1FE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04EA8" w:rsidTr="00B04EA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B04EA8" w:rsidP="003C5C39">
            <w:pPr>
              <w:pStyle w:val="a8"/>
            </w:pPr>
            <w:r w:rsidRPr="00B04EA8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B04EA8" w:rsidP="003C5C39">
            <w:pPr>
              <w:pStyle w:val="a8"/>
            </w:pPr>
            <w:r w:rsidRPr="00B04EA8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04EA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04EA8" w:rsidRDefault="00AE5DD0" w:rsidP="003C5C39">
            <w:pPr>
              <w:pStyle w:val="a8"/>
            </w:pPr>
            <w:r>
              <w:t>18.02.2022</w:t>
            </w:r>
          </w:p>
        </w:tc>
      </w:tr>
      <w:tr w:rsidR="00EF07A3" w:rsidRPr="00B04EA8" w:rsidTr="00B04EA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3C5C39">
            <w:pPr>
              <w:pStyle w:val="a8"/>
              <w:rPr>
                <w:b/>
                <w:vertAlign w:val="superscript"/>
              </w:rPr>
            </w:pPr>
            <w:r w:rsidRPr="00B04EA8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04EA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EF07A3">
            <w:pPr>
              <w:pStyle w:val="a8"/>
              <w:rPr>
                <w:b/>
                <w:vertAlign w:val="superscript"/>
              </w:rPr>
            </w:pPr>
            <w:r w:rsidRPr="00B04E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04EA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EF07A3">
            <w:pPr>
              <w:pStyle w:val="a8"/>
              <w:rPr>
                <w:b/>
                <w:vertAlign w:val="superscript"/>
              </w:rPr>
            </w:pPr>
            <w:r w:rsidRPr="00B04EA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04EA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(дата)</w:t>
            </w:r>
          </w:p>
        </w:tc>
      </w:tr>
      <w:tr w:rsidR="00B04EA8" w:rsidRPr="00B04EA8" w:rsidTr="00B04EA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</w:pPr>
            <w:r w:rsidRPr="00B04EA8">
              <w:t>1010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B04E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B04EA8" w:rsidP="00EF07A3">
            <w:pPr>
              <w:pStyle w:val="a8"/>
            </w:pPr>
            <w:r w:rsidRPr="00B04EA8">
              <w:t>Корнеев Аркадий Юрьевич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4EA8" w:rsidRPr="00B04EA8" w:rsidRDefault="00B04EA8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4EA8" w:rsidRPr="00B04EA8" w:rsidRDefault="00AE5DD0" w:rsidP="00EF07A3">
            <w:pPr>
              <w:pStyle w:val="a8"/>
            </w:pPr>
            <w:r>
              <w:t>18.02.2022</w:t>
            </w:r>
          </w:p>
        </w:tc>
      </w:tr>
      <w:tr w:rsidR="00B04EA8" w:rsidRPr="00B04EA8" w:rsidTr="00B04EA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04EA8" w:rsidRPr="00B04EA8" w:rsidRDefault="00B04EA8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04EA8" w:rsidRPr="00B04EA8" w:rsidRDefault="00B04EA8" w:rsidP="00EF07A3">
            <w:pPr>
              <w:pStyle w:val="a8"/>
              <w:rPr>
                <w:vertAlign w:val="superscript"/>
              </w:rPr>
            </w:pPr>
            <w:r w:rsidRPr="00B04EA8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D1FE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1FE2" w:rsidRPr="004D1FE2" w:rsidRDefault="004D1FE2" w:rsidP="004E51DC">
            <w:pPr>
              <w:pStyle w:val="a8"/>
            </w:pPr>
          </w:p>
        </w:tc>
      </w:tr>
      <w:tr w:rsidR="004D1FE2" w:rsidRPr="004D1FE2" w:rsidTr="004D1FE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1FE2" w:rsidRPr="004D1FE2" w:rsidRDefault="004D1FE2" w:rsidP="00EF07A3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1FE2" w:rsidRPr="004D1FE2" w:rsidRDefault="004D1FE2" w:rsidP="004E51DC">
            <w:pPr>
              <w:pStyle w:val="a8"/>
              <w:rPr>
                <w:vertAlign w:val="superscript"/>
              </w:rPr>
            </w:pPr>
            <w:r w:rsidRPr="004D1FE2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B0B" w:rsidRDefault="009B7B0B" w:rsidP="0076042D">
      <w:pPr>
        <w:pStyle w:val="a9"/>
      </w:pPr>
      <w:r>
        <w:separator/>
      </w:r>
    </w:p>
  </w:endnote>
  <w:endnote w:type="continuationSeparator" w:id="0">
    <w:p w:rsidR="009B7B0B" w:rsidRDefault="009B7B0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D1FE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AE5DD0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AE5DD0" w:rsidRPr="00AE5DD0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B0B" w:rsidRDefault="009B7B0B" w:rsidP="0076042D">
      <w:pPr>
        <w:pStyle w:val="a9"/>
      </w:pPr>
      <w:r>
        <w:separator/>
      </w:r>
    </w:p>
  </w:footnote>
  <w:footnote w:type="continuationSeparator" w:id="0">
    <w:p w:rsidR="009B7B0B" w:rsidRDefault="009B7B0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111/2307-21, 112/2307-21А"/>
    <w:docVar w:name="att_date" w:val="    "/>
    <w:docVar w:name="att_num" w:val="    "/>
    <w:docVar w:name="att_org" w:val="    "/>
    <w:docVar w:name="att_org_adr" w:val="650991, Кемеровская область-Кузбасс, г. Кемерово, ул. Мичурина, д.13, оф. 3Б_x000d__x000a_Испытательная лаборатория:  650000, Кемеровская область, г. Кемерово, ул. Мичурина, д.13, оф. 3Б, 107, 108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7770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1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11/2307-21 "/>
    <w:docVar w:name="oborud" w:val=" Автомобиль ИЖ-27175 № Н 807 УХ "/>
    <w:docVar w:name="org_code" w:val="   "/>
    <w:docVar w:name="org_id" w:val="606"/>
    <w:docVar w:name="org_member_fio" w:val="   "/>
    <w:docVar w:name="org_member_state" w:val="   "/>
    <w:docVar w:name="pers_guids" w:val="524A2F7E7D884BDFAA347B0ACF53D6DA@~62FF0A5158AB493F8312A1F79C378C53@045-943-510 69"/>
    <w:docVar w:name="pers_snils" w:val="524A2F7E7D884BDFAA347B0ACF53D6DA@~62FF0A5158AB493F8312A1F79C378C53@045-943-510 69"/>
    <w:docVar w:name="pred_dolg" w:val="Директор"/>
    <w:docVar w:name="pred_fio" w:val="С.А. Решетка"/>
    <w:docVar w:name="prikaz998n" w:val="18.1, 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C05F0FA84CB456DBFD38C00ACD81708"/>
    <w:docVar w:name="rm_id" w:val="6784"/>
    <w:docVar w:name="rm_name" w:val="                                          "/>
    <w:docVar w:name="rm_number" w:val=" 11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ГСМ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9B7B0B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25D48"/>
    <w:rsid w:val="001429B1"/>
    <w:rsid w:val="00145419"/>
    <w:rsid w:val="001456F8"/>
    <w:rsid w:val="0015635F"/>
    <w:rsid w:val="001607C8"/>
    <w:rsid w:val="001C465B"/>
    <w:rsid w:val="001F4D8D"/>
    <w:rsid w:val="00205807"/>
    <w:rsid w:val="002117F3"/>
    <w:rsid w:val="00232C8F"/>
    <w:rsid w:val="00234932"/>
    <w:rsid w:val="00244615"/>
    <w:rsid w:val="002500A5"/>
    <w:rsid w:val="00266199"/>
    <w:rsid w:val="0029289D"/>
    <w:rsid w:val="002A0605"/>
    <w:rsid w:val="002A5ED9"/>
    <w:rsid w:val="002E55C6"/>
    <w:rsid w:val="00305B2F"/>
    <w:rsid w:val="00334784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60D82"/>
    <w:rsid w:val="00481C22"/>
    <w:rsid w:val="004A47AD"/>
    <w:rsid w:val="004C4DB2"/>
    <w:rsid w:val="004D1FE2"/>
    <w:rsid w:val="004D4CE7"/>
    <w:rsid w:val="004E51DC"/>
    <w:rsid w:val="004E5FB2"/>
    <w:rsid w:val="00510595"/>
    <w:rsid w:val="00547614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4910"/>
    <w:rsid w:val="007657D5"/>
    <w:rsid w:val="00776583"/>
    <w:rsid w:val="00776AA2"/>
    <w:rsid w:val="007A4C5E"/>
    <w:rsid w:val="007D1852"/>
    <w:rsid w:val="007D2CEA"/>
    <w:rsid w:val="00823268"/>
    <w:rsid w:val="008252A2"/>
    <w:rsid w:val="00835248"/>
    <w:rsid w:val="00883461"/>
    <w:rsid w:val="008C06E2"/>
    <w:rsid w:val="008E68DE"/>
    <w:rsid w:val="008E70C1"/>
    <w:rsid w:val="0090588D"/>
    <w:rsid w:val="0092778A"/>
    <w:rsid w:val="00943669"/>
    <w:rsid w:val="00967790"/>
    <w:rsid w:val="0098630F"/>
    <w:rsid w:val="009A2231"/>
    <w:rsid w:val="009B024D"/>
    <w:rsid w:val="009B7B0B"/>
    <w:rsid w:val="009D30DB"/>
    <w:rsid w:val="009D5384"/>
    <w:rsid w:val="00A00165"/>
    <w:rsid w:val="00A100AB"/>
    <w:rsid w:val="00A12349"/>
    <w:rsid w:val="00A204F5"/>
    <w:rsid w:val="00A25AB0"/>
    <w:rsid w:val="00A539C5"/>
    <w:rsid w:val="00A600A3"/>
    <w:rsid w:val="00A7346C"/>
    <w:rsid w:val="00A87B75"/>
    <w:rsid w:val="00A91908"/>
    <w:rsid w:val="00AA4551"/>
    <w:rsid w:val="00AA46ED"/>
    <w:rsid w:val="00AA4DCC"/>
    <w:rsid w:val="00AA7E88"/>
    <w:rsid w:val="00AD14A4"/>
    <w:rsid w:val="00AD7C32"/>
    <w:rsid w:val="00AE5DD0"/>
    <w:rsid w:val="00AF796F"/>
    <w:rsid w:val="00B04EA8"/>
    <w:rsid w:val="00B04F25"/>
    <w:rsid w:val="00B219D1"/>
    <w:rsid w:val="00BA30DE"/>
    <w:rsid w:val="00BA5029"/>
    <w:rsid w:val="00BC2F3C"/>
    <w:rsid w:val="00C02721"/>
    <w:rsid w:val="00C03F4A"/>
    <w:rsid w:val="00C51624"/>
    <w:rsid w:val="00C80C7A"/>
    <w:rsid w:val="00CB0141"/>
    <w:rsid w:val="00CE3307"/>
    <w:rsid w:val="00D15B1E"/>
    <w:rsid w:val="00D76DF8"/>
    <w:rsid w:val="00DB1272"/>
    <w:rsid w:val="00DB5302"/>
    <w:rsid w:val="00DD6B1F"/>
    <w:rsid w:val="00E124F4"/>
    <w:rsid w:val="00E36337"/>
    <w:rsid w:val="00E43EDA"/>
    <w:rsid w:val="00EA7F87"/>
    <w:rsid w:val="00EB72AD"/>
    <w:rsid w:val="00EC37A1"/>
    <w:rsid w:val="00EF07A3"/>
    <w:rsid w:val="00EF3DC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2022-02-18T08:04:00Z</dcterms:created>
  <dcterms:modified xsi:type="dcterms:W3CDTF">2022-02-18T08:25:00Z</dcterms:modified>
</cp:coreProperties>
</file>